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AA3C75">
        <w:rPr>
          <w:rFonts w:ascii="Arial" w:hAnsi="Arial" w:hint="eastAsia"/>
          <w:b/>
          <w:noProof/>
          <w:sz w:val="24"/>
          <w:lang w:eastAsia="zh-CN"/>
        </w:rPr>
        <w:t>18</w:t>
      </w:r>
      <w:r w:rsidR="004C0BF0">
        <w:rPr>
          <w:rFonts w:ascii="Arial" w:hAnsi="Arial" w:hint="eastAsia"/>
          <w:b/>
          <w:noProof/>
          <w:sz w:val="24"/>
          <w:lang w:eastAsia="zh-CN"/>
        </w:rPr>
        <w:t>11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A80700" w:rsidRPr="00A80700">
        <w:rPr>
          <w:rFonts w:ascii="Arial" w:hAnsi="Arial" w:cs="Arial"/>
          <w:b/>
          <w:bCs/>
          <w:sz w:val="24"/>
        </w:rPr>
        <w:t xml:space="preserve">Text proposal to TR37.910 on </w:t>
      </w:r>
      <w:r w:rsidR="004C0BF0">
        <w:rPr>
          <w:rFonts w:ascii="Arial" w:hAnsi="Arial" w:cs="Arial" w:hint="eastAsia"/>
          <w:b/>
          <w:bCs/>
          <w:sz w:val="24"/>
          <w:lang w:eastAsia="zh-CN"/>
        </w:rPr>
        <w:t>re</w:t>
      </w:r>
      <w:r w:rsidR="004C0BF0">
        <w:rPr>
          <w:rFonts w:ascii="Arial" w:hAnsi="Arial" w:cs="Arial"/>
          <w:b/>
          <w:bCs/>
          <w:sz w:val="24"/>
        </w:rPr>
        <w:t xml:space="preserve">liability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7A056C">
      <w:pPr>
        <w:spacing w:beforeLines="50" w:before="120"/>
      </w:pPr>
      <w:r w:rsidRPr="007A056C">
        <w:t xml:space="preserve">This </w:t>
      </w:r>
      <w:r>
        <w:t xml:space="preserve">document provides the text proposal to TR37.910 on </w:t>
      </w:r>
      <w:r w:rsidR="00195C26">
        <w:t>reliability</w:t>
      </w:r>
      <w:r w:rsidR="00F85ABC">
        <w:t xml:space="preserve"> based on RAN1 endorsed evaluation results</w:t>
      </w:r>
      <w:r w:rsidR="00FB70F6">
        <w:t xml:space="preserve"> in </w:t>
      </w:r>
      <w:r w:rsidR="00FB70F6" w:rsidRPr="00FB70F6">
        <w:t>R1-1809940</w:t>
      </w:r>
      <w:bookmarkStart w:id="0" w:name="_GoBack"/>
      <w:bookmarkEnd w:id="0"/>
      <w:r w:rsidR="00F85ABC">
        <w:t>, with further updates.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attached text proposal to TR37.910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3B4" w:rsidRDefault="009603B4">
      <w:pPr>
        <w:spacing w:after="0"/>
      </w:pPr>
      <w:r>
        <w:separator/>
      </w:r>
    </w:p>
  </w:endnote>
  <w:endnote w:type="continuationSeparator" w:id="0">
    <w:p w:rsidR="009603B4" w:rsidRDefault="009603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3B4" w:rsidRDefault="009603B4">
      <w:pPr>
        <w:spacing w:after="0"/>
      </w:pPr>
      <w:r>
        <w:separator/>
      </w:r>
    </w:p>
  </w:footnote>
  <w:footnote w:type="continuationSeparator" w:id="0">
    <w:p w:rsidR="009603B4" w:rsidRDefault="009603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B2C2E">
      <w:fldChar w:fldCharType="begin"/>
    </w:r>
    <w:r>
      <w:instrText>PAGE</w:instrText>
    </w:r>
    <w:r w:rsidR="005B2C2E">
      <w:fldChar w:fldCharType="separate"/>
    </w:r>
    <w:r>
      <w:t>4</w:t>
    </w:r>
    <w:r w:rsidR="005B2C2E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55pt;height:24.4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72E7A"/>
    <w:rsid w:val="0018228D"/>
    <w:rsid w:val="00195C26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92C0A"/>
    <w:rsid w:val="004A2ACF"/>
    <w:rsid w:val="004A53DE"/>
    <w:rsid w:val="004C0BF0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03B4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B5CE6"/>
    <w:rsid w:val="009B78C9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32F"/>
    <w:rsid w:val="00F277C6"/>
    <w:rsid w:val="00F35D5A"/>
    <w:rsid w:val="00F433D5"/>
    <w:rsid w:val="00F47212"/>
    <w:rsid w:val="00F50728"/>
    <w:rsid w:val="00F6614C"/>
    <w:rsid w:val="00F73C63"/>
    <w:rsid w:val="00F85ABC"/>
    <w:rsid w:val="00F85BE6"/>
    <w:rsid w:val="00F87CAB"/>
    <w:rsid w:val="00F90758"/>
    <w:rsid w:val="00F92939"/>
    <w:rsid w:val="00FA3177"/>
    <w:rsid w:val="00FA5C32"/>
    <w:rsid w:val="00FB3CAB"/>
    <w:rsid w:val="00FB70F6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58EEA-0CDF-4F36-A847-4A63F391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F6AEA-35A9-4AD5-A723-E45D7FE3A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65</cp:revision>
  <cp:lastPrinted>1900-01-01T08:00:00Z</cp:lastPrinted>
  <dcterms:created xsi:type="dcterms:W3CDTF">2018-06-01T19:53:00Z</dcterms:created>
  <dcterms:modified xsi:type="dcterms:W3CDTF">2018-09-03T22:17:00Z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(3)vaiPO23Lp6M1KbGwr67OdYWzqRfVUxg9jlvLeUcz0Abql4RypWKZj40uCbun7/33R8epQQDD
N9GZE9Vt8jf3RmVTzaoT4OtUgbeMIUa0pKpwwoT18IeHaL6PD2S3hVYHHZ6+tnTlJ5wjV2g4
5767oG5Ebw2JT+JSv7zrsUCfpPZT9yqP5cH8zpIRMfkKfCmNH/shbHJLDbGQmbJEkr44DYVL
oQhmGUkBrv8+tv2xDO</vt:lpwstr>
  </property>
  <property fmtid="{D5CDD505-2E9C-101B-9397-08002B2CF9AE}" pid="3" name="_2015_ms_pID_7253431">
    <vt:lpwstr>OQV4VujVIuJS5DReSrHCE8/JTkKIqk178OJVL6mbEvIscQTYIDj38M
sVj+tmbFRTySDcmaqci4zRfOyMwM2M0CD5FG9pHcYN1BrpY1UEIKaLn9y6cqSr1DT8Fw+RrF
SFnutrbQIIdITIE+lxS5258DeTaw6ErKeYoTtKtijmOMrlJKYfvYbyDL6yza4ojADVD51WqZ
fQRZZWU3r6fLVjUw+WyV64PIZLXqzSFQmCEl</vt:lpwstr>
  </property>
  <property fmtid="{D5CDD505-2E9C-101B-9397-08002B2CF9AE}" pid="4" name="_2015_ms_pID_7253432">
    <vt:lpwstr>CZY6C0//1UyCQjkN5pqPAdk=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